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BF6" w:rsidRDefault="002F4BF6" w:rsidP="002F4BF6">
      <w:pPr>
        <w:ind w:firstLineChars="98" w:firstLine="31680"/>
        <w:jc w:val="center"/>
        <w:rPr>
          <w:rFonts w:ascii="方正小标宋简体" w:eastAsia="方正小标宋简体" w:hAnsi="宋体"/>
          <w:b/>
          <w:sz w:val="36"/>
          <w:szCs w:val="36"/>
        </w:rPr>
      </w:pPr>
      <w:r>
        <w:rPr>
          <w:rFonts w:ascii="方正小标宋简体" w:eastAsia="方正小标宋简体" w:hAnsi="宋体" w:cs="宋体"/>
          <w:b/>
          <w:kern w:val="0"/>
          <w:sz w:val="30"/>
          <w:szCs w:val="30"/>
        </w:rPr>
        <w:t>2017</w:t>
      </w:r>
      <w:r>
        <w:rPr>
          <w:rFonts w:ascii="方正小标宋简体" w:eastAsia="方正小标宋简体" w:hAnsi="宋体" w:cs="宋体" w:hint="eastAsia"/>
          <w:b/>
          <w:kern w:val="0"/>
          <w:sz w:val="30"/>
          <w:szCs w:val="30"/>
        </w:rPr>
        <w:t>年秋季惠城区面向社会认定教师资格</w:t>
      </w:r>
      <w:r>
        <w:rPr>
          <w:rFonts w:ascii="方正小标宋简体" w:eastAsia="方正小标宋简体" w:hAnsi="宋体" w:hint="eastAsia"/>
          <w:b/>
          <w:sz w:val="30"/>
          <w:szCs w:val="30"/>
        </w:rPr>
        <w:t>指引</w:t>
      </w:r>
    </w:p>
    <w:p w:rsidR="002F4BF6" w:rsidRDefault="002F4BF6">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2" o:spid="_x0000_s1026" type="#_x0000_t176" style="position:absolute;left:0;text-align:left;margin-left:90.75pt;margin-top:13.8pt;width:225.75pt;height:39pt;z-index:251651584">
            <v:textbox>
              <w:txbxContent>
                <w:p w:rsidR="002F4BF6" w:rsidRDefault="002F4BF6">
                  <w:pPr>
                    <w:jc w:val="center"/>
                  </w:pPr>
                  <w:r>
                    <w:rPr>
                      <w:rFonts w:hint="eastAsia"/>
                      <w:b/>
                    </w:rPr>
                    <w:t>网上申报并如实填写申请表内相关内容</w:t>
                  </w:r>
                </w:p>
              </w:txbxContent>
            </v:textbox>
          </v:shape>
        </w:pict>
      </w:r>
    </w:p>
    <w:p w:rsidR="002F4BF6" w:rsidRDefault="002F4BF6"/>
    <w:p w:rsidR="002F4BF6" w:rsidRDefault="002F4BF6"/>
    <w:p w:rsidR="002F4BF6" w:rsidRDefault="002F4BF6">
      <w:r>
        <w:rPr>
          <w:noProof/>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自选图形 3" o:spid="_x0000_s1027" type="#_x0000_t67" style="position:absolute;left:0;text-align:left;margin-left:189pt;margin-top:7.8pt;width:31.5pt;height:23.4pt;z-index:251652608"/>
        </w:pict>
      </w:r>
    </w:p>
    <w:p w:rsidR="002F4BF6" w:rsidRDefault="002F4BF6"/>
    <w:p w:rsidR="002F4BF6" w:rsidRDefault="002F4BF6">
      <w:r>
        <w:rPr>
          <w:noProof/>
        </w:rPr>
        <w:pict>
          <v:shape id="自选图形 4" o:spid="_x0000_s1028" type="#_x0000_t176" style="position:absolute;left:0;text-align:left;margin-left:86.3pt;margin-top:1.05pt;width:237.65pt;height:33.1pt;z-index:251653632">
            <v:textbox>
              <w:txbxContent>
                <w:p w:rsidR="002F4BF6" w:rsidRDefault="002F4BF6" w:rsidP="00E74B3A">
                  <w:pPr>
                    <w:spacing w:beforeLines="50"/>
                    <w:ind w:firstLineChars="100" w:firstLine="31680"/>
                    <w:rPr>
                      <w:b/>
                    </w:rPr>
                  </w:pPr>
                  <w:r>
                    <w:rPr>
                      <w:rFonts w:hint="eastAsia"/>
                      <w:b/>
                    </w:rPr>
                    <w:t>对照认定文件中相关的要求和规定准备材料</w:t>
                  </w:r>
                </w:p>
              </w:txbxContent>
            </v:textbox>
          </v:shape>
        </w:pict>
      </w:r>
    </w:p>
    <w:p w:rsidR="002F4BF6" w:rsidRDefault="002F4BF6"/>
    <w:p w:rsidR="002F4BF6" w:rsidRDefault="002F4BF6">
      <w:r>
        <w:rPr>
          <w:noProof/>
        </w:rPr>
        <w:pict>
          <v:shape id="自选图形 5" o:spid="_x0000_s1029" type="#_x0000_t67" style="position:absolute;left:0;text-align:left;margin-left:189pt;margin-top:7.8pt;width:31.5pt;height:62.4pt;z-index:251654656"/>
        </w:pict>
      </w:r>
    </w:p>
    <w:p w:rsidR="002F4BF6" w:rsidRDefault="002F4BF6"/>
    <w:p w:rsidR="002F4BF6" w:rsidRDefault="002F4BF6"/>
    <w:p w:rsidR="002F4BF6" w:rsidRDefault="002F4BF6"/>
    <w:p w:rsidR="002F4BF6" w:rsidRDefault="002F4BF6">
      <w:r>
        <w:rPr>
          <w:noProof/>
        </w:rPr>
        <w:pict>
          <v:shape id="自选图形 6" o:spid="_x0000_s1030" type="#_x0000_t176" style="position:absolute;left:0;text-align:left;margin-left:54pt;margin-top:7.8pt;width:324pt;height:54.6pt;z-index:251655680">
            <v:textbox>
              <w:txbxContent>
                <w:p w:rsidR="002F4BF6" w:rsidRDefault="002F4BF6">
                  <w:pPr>
                    <w:rPr>
                      <w:b/>
                      <w:sz w:val="24"/>
                    </w:rPr>
                  </w:pPr>
                  <w:r>
                    <w:rPr>
                      <w:rFonts w:ascii="仿宋_GB2312" w:eastAsia="仿宋_GB2312" w:hint="eastAsia"/>
                      <w:b/>
                      <w:sz w:val="24"/>
                    </w:rPr>
                    <w:t>初中、小学、幼儿园教师资格申请人应向惠城区教师资格认定机构提出申请；惠城区教育局教师资格认定机构咨询电话：</w:t>
                  </w:r>
                  <w:r>
                    <w:rPr>
                      <w:rFonts w:ascii="仿宋_GB2312" w:eastAsia="仿宋_GB2312"/>
                      <w:b/>
                      <w:sz w:val="24"/>
                    </w:rPr>
                    <w:t>2677403</w:t>
                  </w:r>
                </w:p>
              </w:txbxContent>
            </v:textbox>
          </v:shape>
        </w:pict>
      </w:r>
    </w:p>
    <w:p w:rsidR="002F4BF6" w:rsidRDefault="002F4BF6"/>
    <w:p w:rsidR="002F4BF6" w:rsidRDefault="002F4BF6"/>
    <w:p w:rsidR="002F4BF6" w:rsidRDefault="002F4BF6"/>
    <w:p w:rsidR="002F4BF6" w:rsidRDefault="002F4BF6">
      <w:r>
        <w:rPr>
          <w:noProof/>
        </w:rPr>
        <w:pict>
          <v:shape id="自选图形 7" o:spid="_x0000_s1031" type="#_x0000_t67" style="position:absolute;left:0;text-align:left;margin-left:191.25pt;margin-top:7.8pt;width:31.5pt;height:51.75pt;z-index:251656704" adj="16201"/>
        </w:pict>
      </w:r>
    </w:p>
    <w:p w:rsidR="002F4BF6" w:rsidRDefault="002F4BF6"/>
    <w:p w:rsidR="002F4BF6" w:rsidRDefault="002F4BF6"/>
    <w:p w:rsidR="002F4BF6" w:rsidRDefault="002F4BF6">
      <w:r>
        <w:rPr>
          <w:noProof/>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32" type="#_x0000_t80" style="position:absolute;left:0;text-align:left;margin-left:1in;margin-top:11.95pt;width:4in;height:75.55pt;z-index:251663872" adj="10559,10405,19172,10603">
            <v:textbox>
              <w:txbxContent>
                <w:p w:rsidR="002F4BF6" w:rsidRDefault="002F4BF6">
                  <w:pPr>
                    <w:jc w:val="center"/>
                    <w:rPr>
                      <w:rFonts w:ascii="黑体" w:eastAsia="黑体" w:hAnsi="宋体"/>
                      <w:b/>
                      <w:szCs w:val="21"/>
                    </w:rPr>
                  </w:pPr>
                  <w:r>
                    <w:rPr>
                      <w:rFonts w:hint="eastAsia"/>
                      <w:b/>
                      <w:sz w:val="24"/>
                    </w:rPr>
                    <w:t>按惠城区教育局教师资格认定部门规定的时间内及相关要求到指定的现场确认点进行现场确认审核</w:t>
                  </w:r>
                </w:p>
                <w:p w:rsidR="002F4BF6" w:rsidRDefault="002F4BF6">
                  <w:pPr>
                    <w:jc w:val="center"/>
                    <w:rPr>
                      <w:rFonts w:ascii="黑体" w:eastAsia="黑体"/>
                      <w:b/>
                      <w:szCs w:val="21"/>
                    </w:rPr>
                  </w:pPr>
                </w:p>
              </w:txbxContent>
            </v:textbox>
          </v:shape>
        </w:pict>
      </w:r>
    </w:p>
    <w:p w:rsidR="002F4BF6" w:rsidRDefault="002F4BF6"/>
    <w:p w:rsidR="002F4BF6" w:rsidRDefault="002F4BF6"/>
    <w:p w:rsidR="002F4BF6" w:rsidRDefault="002F4BF6"/>
    <w:p w:rsidR="002F4BF6" w:rsidRDefault="002F4BF6"/>
    <w:p w:rsidR="002F4BF6" w:rsidRDefault="002F4BF6">
      <w:r>
        <w:rPr>
          <w:noProof/>
        </w:rPr>
        <w:pict>
          <v:shape id="自选图形 9" o:spid="_x0000_s1033" type="#_x0000_t80" style="position:absolute;left:0;text-align:left;margin-left:141pt;margin-top:12.65pt;width:147pt;height:49.75pt;z-index:251657728" adj="8959,10201,19172,10502">
            <v:textbox>
              <w:txbxContent>
                <w:p w:rsidR="002F4BF6" w:rsidRDefault="002F4BF6">
                  <w:pPr>
                    <w:jc w:val="center"/>
                    <w:rPr>
                      <w:rFonts w:ascii="黑体" w:eastAsia="黑体" w:hAnsi="宋体"/>
                      <w:b/>
                      <w:szCs w:val="21"/>
                    </w:rPr>
                  </w:pPr>
                  <w:r>
                    <w:rPr>
                      <w:rFonts w:ascii="黑体" w:eastAsia="黑体" w:hAnsi="宋体" w:hint="eastAsia"/>
                      <w:b/>
                      <w:szCs w:val="21"/>
                    </w:rPr>
                    <w:t>符合认定条件人员</w:t>
                  </w:r>
                </w:p>
                <w:p w:rsidR="002F4BF6" w:rsidRDefault="002F4BF6">
                  <w:pPr>
                    <w:jc w:val="center"/>
                    <w:rPr>
                      <w:rFonts w:ascii="黑体" w:eastAsia="黑体"/>
                      <w:b/>
                      <w:szCs w:val="21"/>
                    </w:rPr>
                  </w:pPr>
                </w:p>
              </w:txbxContent>
            </v:textbox>
          </v:shape>
        </w:pict>
      </w:r>
    </w:p>
    <w:p w:rsidR="002F4BF6" w:rsidRDefault="002F4BF6"/>
    <w:p w:rsidR="002F4BF6" w:rsidRDefault="002F4BF6"/>
    <w:p w:rsidR="002F4BF6" w:rsidRDefault="002F4BF6"/>
    <w:p w:rsidR="002F4BF6" w:rsidRDefault="002F4BF6">
      <w:r>
        <w:rPr>
          <w:noProof/>
        </w:rPr>
        <w:pict>
          <v:shape id="自选图形 12" o:spid="_x0000_s1034" type="#_x0000_t176" style="position:absolute;left:0;text-align:left;margin-left:25.5pt;margin-top:0;width:392.2pt;height:62.4pt;z-index:251658752">
            <v:textbox>
              <w:txbxContent>
                <w:p w:rsidR="002F4BF6" w:rsidRDefault="002F4BF6" w:rsidP="009F7206">
                  <w:pPr>
                    <w:spacing w:beforeLines="50"/>
                    <w:jc w:val="center"/>
                    <w:rPr>
                      <w:b/>
                      <w:sz w:val="24"/>
                    </w:rPr>
                  </w:pPr>
                  <w:r>
                    <w:rPr>
                      <w:rFonts w:hint="eastAsia"/>
                      <w:b/>
                      <w:sz w:val="24"/>
                    </w:rPr>
                    <w:t>按惠城区教育局教师资格认定部门规定的时间和要求到</w:t>
                  </w:r>
                </w:p>
                <w:p w:rsidR="002F4BF6" w:rsidRDefault="002F4BF6" w:rsidP="009F7206">
                  <w:pPr>
                    <w:spacing w:beforeLines="50"/>
                    <w:jc w:val="center"/>
                    <w:rPr>
                      <w:b/>
                      <w:sz w:val="24"/>
                    </w:rPr>
                  </w:pPr>
                  <w:r>
                    <w:rPr>
                      <w:rFonts w:hint="eastAsia"/>
                      <w:b/>
                      <w:sz w:val="24"/>
                    </w:rPr>
                    <w:t>指定医院进行体检（自行体检无效）</w:t>
                  </w:r>
                </w:p>
                <w:p w:rsidR="002F4BF6" w:rsidRDefault="002F4BF6"/>
              </w:txbxContent>
            </v:textbox>
          </v:shape>
        </w:pict>
      </w:r>
    </w:p>
    <w:p w:rsidR="002F4BF6" w:rsidRDefault="002F4BF6"/>
    <w:p w:rsidR="002F4BF6" w:rsidRDefault="002F4BF6"/>
    <w:p w:rsidR="002F4BF6" w:rsidRDefault="002F4BF6"/>
    <w:p w:rsidR="002F4BF6" w:rsidRDefault="002F4BF6">
      <w:r>
        <w:rPr>
          <w:noProof/>
        </w:rPr>
        <w:pict>
          <v:shape id="自选图形 13" o:spid="_x0000_s1035" type="#_x0000_t67" style="position:absolute;left:0;text-align:left;margin-left:188.25pt;margin-top:1.35pt;width:31.5pt;height:23.4pt;z-index:251661824"/>
        </w:pict>
      </w:r>
    </w:p>
    <w:p w:rsidR="002F4BF6" w:rsidRDefault="002F4BF6">
      <w:r>
        <w:rPr>
          <w:noProof/>
        </w:rPr>
        <w:pict>
          <v:shape id="自选图形 14" o:spid="_x0000_s1036" type="#_x0000_t176" style="position:absolute;left:0;text-align:left;margin-left:129.75pt;margin-top:13.95pt;width:152.25pt;height:39.1pt;z-index:251660800">
            <v:textbox>
              <w:txbxContent>
                <w:p w:rsidR="002F4BF6" w:rsidRDefault="002F4BF6" w:rsidP="009F7206">
                  <w:pPr>
                    <w:spacing w:beforeLines="50"/>
                    <w:jc w:val="center"/>
                    <w:rPr>
                      <w:b/>
                      <w:sz w:val="24"/>
                    </w:rPr>
                  </w:pPr>
                  <w:r>
                    <w:rPr>
                      <w:rFonts w:hint="eastAsia"/>
                      <w:b/>
                      <w:sz w:val="24"/>
                    </w:rPr>
                    <w:t>体检合格</w:t>
                  </w:r>
                </w:p>
              </w:txbxContent>
            </v:textbox>
          </v:shape>
        </w:pict>
      </w:r>
    </w:p>
    <w:p w:rsidR="002F4BF6" w:rsidRDefault="002F4BF6"/>
    <w:p w:rsidR="002F4BF6" w:rsidRDefault="002F4BF6"/>
    <w:p w:rsidR="002F4BF6" w:rsidRDefault="002F4BF6">
      <w:r>
        <w:rPr>
          <w:noProof/>
        </w:rPr>
        <w:pict>
          <v:shape id="自选图形 15" o:spid="_x0000_s1037" type="#_x0000_t67" style="position:absolute;left:0;text-align:left;margin-left:191.25pt;margin-top:7.8pt;width:31.5pt;height:39pt;z-index:251662848"/>
        </w:pict>
      </w:r>
    </w:p>
    <w:p w:rsidR="002F4BF6" w:rsidRDefault="002F4BF6"/>
    <w:p w:rsidR="002F4BF6" w:rsidRDefault="002F4BF6">
      <w:r>
        <w:rPr>
          <w:noProof/>
        </w:rPr>
        <w:pict>
          <v:shape id="自选图形 16" o:spid="_x0000_s1038" type="#_x0000_t176" style="position:absolute;left:0;text-align:left;margin-left:24pt;margin-top:14.7pt;width:367.5pt;height:55.5pt;z-index:251659776">
            <v:textbox>
              <w:txbxContent>
                <w:p w:rsidR="002F4BF6" w:rsidRDefault="002F4BF6" w:rsidP="009F7206">
                  <w:pPr>
                    <w:spacing w:beforeLines="50"/>
                    <w:jc w:val="center"/>
                    <w:rPr>
                      <w:b/>
                      <w:sz w:val="24"/>
                    </w:rPr>
                  </w:pPr>
                  <w:r>
                    <w:rPr>
                      <w:rFonts w:hint="eastAsia"/>
                      <w:b/>
                      <w:sz w:val="24"/>
                    </w:rPr>
                    <w:t>按惠城区教育局教师资格认定部门规定的时间内</w:t>
                  </w:r>
                </w:p>
                <w:p w:rsidR="002F4BF6" w:rsidRDefault="002F4BF6" w:rsidP="009F7206">
                  <w:pPr>
                    <w:spacing w:beforeLines="50"/>
                    <w:jc w:val="center"/>
                    <w:rPr>
                      <w:b/>
                      <w:sz w:val="24"/>
                    </w:rPr>
                  </w:pPr>
                  <w:r>
                    <w:rPr>
                      <w:rFonts w:ascii="宋体" w:hAnsi="宋体" w:hint="eastAsia"/>
                      <w:b/>
                      <w:sz w:val="24"/>
                    </w:rPr>
                    <w:t>领取教师资格证书及认定申请表</w:t>
                  </w:r>
                </w:p>
              </w:txbxContent>
            </v:textbox>
          </v:shape>
        </w:pict>
      </w:r>
    </w:p>
    <w:p w:rsidR="002F4BF6" w:rsidRDefault="002F4BF6"/>
    <w:p w:rsidR="002F4BF6" w:rsidRDefault="002F4BF6"/>
    <w:p w:rsidR="002F4BF6" w:rsidRDefault="002F4BF6">
      <w:pPr>
        <w:widowControl/>
        <w:spacing w:line="360" w:lineRule="auto"/>
        <w:rPr>
          <w:rFonts w:ascii="仿宋_GB2312" w:eastAsia="仿宋_GB2312" w:hAnsi="宋体" w:cs="宋体"/>
          <w:kern w:val="0"/>
          <w:sz w:val="24"/>
        </w:rPr>
      </w:pPr>
      <w:r>
        <w:rPr>
          <w:rFonts w:ascii="仿宋_GB2312" w:eastAsia="仿宋_GB2312"/>
          <w:b/>
          <w:sz w:val="32"/>
          <w:szCs w:val="32"/>
        </w:rPr>
        <w:t xml:space="preserve"> </w:t>
      </w:r>
    </w:p>
    <w:p w:rsidR="002F4BF6" w:rsidRDefault="002F4BF6"/>
    <w:sectPr w:rsidR="002F4BF6" w:rsidSect="00D642C2">
      <w:headerReference w:type="default" r:id="rId6"/>
      <w:footerReference w:type="default" r:id="rId7"/>
      <w:pgSz w:w="11906" w:h="16838"/>
      <w:pgMar w:top="1091" w:right="1797" w:bottom="1440" w:left="179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4BF6" w:rsidRDefault="002F4BF6" w:rsidP="00D642C2">
      <w:r>
        <w:separator/>
      </w:r>
    </w:p>
  </w:endnote>
  <w:endnote w:type="continuationSeparator" w:id="0">
    <w:p w:rsidR="002F4BF6" w:rsidRDefault="002F4BF6" w:rsidP="00D642C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方正兰亭超细黑简体"/>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F6" w:rsidRDefault="002F4B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4BF6" w:rsidRDefault="002F4BF6" w:rsidP="00D642C2">
      <w:r>
        <w:separator/>
      </w:r>
    </w:p>
  </w:footnote>
  <w:footnote w:type="continuationSeparator" w:id="0">
    <w:p w:rsidR="002F4BF6" w:rsidRDefault="002F4BF6" w:rsidP="00D642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BF6" w:rsidRDefault="002F4BF6">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2ED6736"/>
    <w:rsid w:val="002F4BF6"/>
    <w:rsid w:val="009F7206"/>
    <w:rsid w:val="00D642C2"/>
    <w:rsid w:val="00E74B3A"/>
    <w:rsid w:val="00F958E0"/>
    <w:rsid w:val="02A13BB4"/>
    <w:rsid w:val="09A57939"/>
    <w:rsid w:val="12ED6736"/>
    <w:rsid w:val="29BD0C26"/>
    <w:rsid w:val="61006E29"/>
    <w:rsid w:val="659809BF"/>
    <w:rsid w:val="6A9A4B96"/>
    <w:rsid w:val="7E7607F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2C2"/>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42C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5E41C9"/>
    <w:rPr>
      <w:sz w:val="18"/>
      <w:szCs w:val="18"/>
    </w:rPr>
  </w:style>
  <w:style w:type="paragraph" w:styleId="Header">
    <w:name w:val="header"/>
    <w:basedOn w:val="Normal"/>
    <w:link w:val="HeaderChar"/>
    <w:uiPriority w:val="99"/>
    <w:rsid w:val="00D642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5E41C9"/>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1</Pages>
  <Words>11</Words>
  <Characters>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cp:revision>
  <dcterms:created xsi:type="dcterms:W3CDTF">2017-06-14T01:15:00Z</dcterms:created>
  <dcterms:modified xsi:type="dcterms:W3CDTF">2017-08-31T03:49:00Z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